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2D" w:rsidRPr="00911FD9" w:rsidRDefault="0092302D" w:rsidP="005849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en-US"/>
        </w:rPr>
      </w:pPr>
      <w:r w:rsidRPr="00911FD9">
        <w:rPr>
          <w:rFonts w:ascii="Times New Roman" w:hAnsi="Times New Roman"/>
          <w:sz w:val="24"/>
          <w:szCs w:val="24"/>
          <w:lang w:val="kk-KZ"/>
        </w:rPr>
        <w:t>БЕКІТЕМІН</w:t>
      </w:r>
    </w:p>
    <w:p w:rsidR="0092302D" w:rsidRPr="00911FD9" w:rsidRDefault="0092302D" w:rsidP="005849EF">
      <w:pPr>
        <w:spacing w:after="0" w:line="240" w:lineRule="auto"/>
        <w:ind w:left="9912" w:firstLine="708"/>
        <w:jc w:val="right"/>
        <w:rPr>
          <w:rFonts w:ascii="Times New Roman" w:hAnsi="Times New Roman"/>
          <w:sz w:val="24"/>
          <w:szCs w:val="24"/>
          <w:lang w:val="kk-KZ"/>
        </w:rPr>
      </w:pPr>
      <w:r w:rsidRPr="00911FD9">
        <w:rPr>
          <w:rFonts w:ascii="Times New Roman" w:hAnsi="Times New Roman"/>
          <w:sz w:val="24"/>
          <w:szCs w:val="24"/>
          <w:lang w:val="kk-KZ"/>
        </w:rPr>
        <w:t>кафедра  меңгерушісі</w:t>
      </w:r>
    </w:p>
    <w:p w:rsidR="0092302D" w:rsidRPr="00911FD9" w:rsidRDefault="0092302D" w:rsidP="005849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  <w:t>______________ М.Аубакиров</w:t>
      </w:r>
    </w:p>
    <w:p w:rsidR="0092302D" w:rsidRPr="00911FD9" w:rsidRDefault="0092302D" w:rsidP="00E000C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</w:r>
      <w:r w:rsidRPr="00911FD9">
        <w:rPr>
          <w:rFonts w:ascii="Times New Roman" w:hAnsi="Times New Roman"/>
          <w:sz w:val="24"/>
          <w:szCs w:val="24"/>
          <w:lang w:val="kk-KZ"/>
        </w:rPr>
        <w:tab/>
        <w:t xml:space="preserve">«_____»_________2017ж. </w:t>
      </w:r>
    </w:p>
    <w:p w:rsidR="0092302D" w:rsidRPr="00911FD9" w:rsidRDefault="0092302D" w:rsidP="005849E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:rsidR="0092302D" w:rsidRDefault="0092302D" w:rsidP="00AF53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Пәннің </w:t>
      </w:r>
      <w:r w:rsidRPr="00911FD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оқу-әдістемелік картасымен қамтамасыз етілуі</w:t>
      </w:r>
    </w:p>
    <w:p w:rsidR="0092302D" w:rsidRDefault="0092302D" w:rsidP="00AF53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11FD9">
        <w:rPr>
          <w:rFonts w:ascii="Times New Roman" w:hAnsi="Times New Roman"/>
          <w:b/>
          <w:sz w:val="24"/>
          <w:szCs w:val="24"/>
          <w:lang w:val="kk-KZ"/>
        </w:rPr>
        <w:t xml:space="preserve">Гистология және патогистотехника </w:t>
      </w:r>
    </w:p>
    <w:p w:rsidR="0092302D" w:rsidRPr="009204FB" w:rsidRDefault="0092302D" w:rsidP="009204FB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оқу жылына</w:t>
      </w:r>
    </w:p>
    <w:p w:rsidR="0092302D" w:rsidRPr="00911FD9" w:rsidRDefault="0092302D" w:rsidP="009204FB">
      <w:pPr>
        <w:spacing w:after="0" w:line="240" w:lineRule="auto"/>
        <w:ind w:left="708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tbl>
      <w:tblPr>
        <w:tblW w:w="154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51"/>
        <w:gridCol w:w="708"/>
        <w:gridCol w:w="5103"/>
        <w:gridCol w:w="1331"/>
        <w:gridCol w:w="1363"/>
        <w:gridCol w:w="38"/>
        <w:gridCol w:w="1237"/>
        <w:gridCol w:w="68"/>
        <w:gridCol w:w="946"/>
        <w:gridCol w:w="1050"/>
        <w:gridCol w:w="1174"/>
      </w:tblGrid>
      <w:tr w:rsidR="0092302D" w:rsidRPr="009204FB" w:rsidTr="00911FD9">
        <w:trPr>
          <w:trHeight w:val="558"/>
        </w:trPr>
        <w:tc>
          <w:tcPr>
            <w:tcW w:w="1560" w:type="dxa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Мамандығы</w:t>
            </w:r>
          </w:p>
        </w:tc>
        <w:tc>
          <w:tcPr>
            <w:tcW w:w="1559" w:type="dxa"/>
            <w:gridSpan w:val="2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Студенттер саны</w:t>
            </w:r>
          </w:p>
        </w:tc>
        <w:tc>
          <w:tcPr>
            <w:tcW w:w="5103" w:type="dxa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204FB">
              <w:rPr>
                <w:rFonts w:ascii="Times New Roman" w:hAnsi="Times New Roman"/>
                <w:color w:val="000000"/>
              </w:rPr>
              <w:t xml:space="preserve">Библиография (автор, </w:t>
            </w:r>
            <w:r w:rsidRPr="009204FB">
              <w:rPr>
                <w:rFonts w:ascii="Times New Roman" w:hAnsi="Times New Roman"/>
                <w:color w:val="000000"/>
                <w:lang w:val="kk-KZ"/>
              </w:rPr>
              <w:t>атауы, басылым жылы</w:t>
            </w:r>
            <w:r w:rsidRPr="009204FB">
              <w:rPr>
                <w:rFonts w:ascii="Times New Roman" w:hAnsi="Times New Roman"/>
                <w:color w:val="000000"/>
              </w:rPr>
              <w:t xml:space="preserve">, </w:t>
            </w:r>
            <w:r w:rsidRPr="009204FB">
              <w:rPr>
                <w:rFonts w:ascii="Times New Roman" w:hAnsi="Times New Roman"/>
                <w:color w:val="000000"/>
                <w:lang w:val="kk-KZ"/>
              </w:rPr>
              <w:t>беттер саны)</w:t>
            </w:r>
          </w:p>
        </w:tc>
        <w:tc>
          <w:tcPr>
            <w:tcW w:w="1331" w:type="dxa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Басылым түрі</w:t>
            </w:r>
          </w:p>
        </w:tc>
        <w:tc>
          <w:tcPr>
            <w:tcW w:w="1401" w:type="dxa"/>
            <w:gridSpan w:val="2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Тасушылар</w:t>
            </w:r>
          </w:p>
        </w:tc>
        <w:tc>
          <w:tcPr>
            <w:tcW w:w="2251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Дана</w:t>
            </w:r>
          </w:p>
        </w:tc>
        <w:tc>
          <w:tcPr>
            <w:tcW w:w="1050" w:type="dxa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Желіде болуы</w:t>
            </w:r>
          </w:p>
        </w:tc>
        <w:tc>
          <w:tcPr>
            <w:tcW w:w="1174" w:type="dxa"/>
            <w:vMerge w:val="restart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Ескерту</w:t>
            </w:r>
          </w:p>
        </w:tc>
      </w:tr>
      <w:tr w:rsidR="0092302D" w:rsidRPr="009204FB" w:rsidTr="00911FD9">
        <w:trPr>
          <w:trHeight w:val="309"/>
        </w:trPr>
        <w:tc>
          <w:tcPr>
            <w:tcW w:w="1560" w:type="dxa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Тақ сем</w:t>
            </w: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Жұп</w:t>
            </w:r>
            <w:r w:rsidRPr="009204FB">
              <w:rPr>
                <w:rFonts w:ascii="Times New Roman" w:hAnsi="Times New Roman"/>
                <w:color w:val="000000"/>
              </w:rPr>
              <w:t xml:space="preserve"> сем.</w:t>
            </w:r>
          </w:p>
        </w:tc>
        <w:tc>
          <w:tcPr>
            <w:tcW w:w="5103" w:type="dxa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31" w:type="dxa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401" w:type="dxa"/>
            <w:gridSpan w:val="2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237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color w:val="000000"/>
                <w:lang w:val="kk-KZ"/>
              </w:rPr>
              <w:t>кітапхана</w:t>
            </w:r>
          </w:p>
        </w:tc>
        <w:tc>
          <w:tcPr>
            <w:tcW w:w="1014" w:type="dxa"/>
            <w:gridSpan w:val="2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9204FB">
              <w:rPr>
                <w:rFonts w:ascii="Times New Roman" w:hAnsi="Times New Roman"/>
                <w:color w:val="000000"/>
              </w:rPr>
              <w:t>кафедра</w:t>
            </w:r>
          </w:p>
        </w:tc>
        <w:tc>
          <w:tcPr>
            <w:tcW w:w="1050" w:type="dxa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  <w:vMerge/>
            <w:vAlign w:val="center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c>
          <w:tcPr>
            <w:tcW w:w="156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086" w:type="dxa"/>
            <w:gridSpan w:val="7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204FB">
              <w:rPr>
                <w:rFonts w:ascii="Times New Roman" w:hAnsi="Times New Roman"/>
                <w:b/>
                <w:bCs/>
                <w:color w:val="000000"/>
              </w:rPr>
              <w:t xml:space="preserve">1. </w:t>
            </w:r>
            <w:r w:rsidRPr="009204FB">
              <w:rPr>
                <w:rFonts w:ascii="Times New Roman" w:hAnsi="Times New Roman"/>
                <w:b/>
                <w:bCs/>
                <w:color w:val="000000"/>
                <w:lang w:val="kk-KZ"/>
              </w:rPr>
              <w:t>Оқулықтар, оқу құралдары, электронды басылымдары</w:t>
            </w: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2302D" w:rsidRPr="009204FB" w:rsidTr="00911FD9">
        <w:tc>
          <w:tcPr>
            <w:tcW w:w="156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434" w:type="dxa"/>
            <w:gridSpan w:val="2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Негізгі</w:t>
            </w: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2302D" w:rsidRPr="009204FB" w:rsidTr="00911FD9">
        <w:trPr>
          <w:trHeight w:val="634"/>
        </w:trPr>
        <w:tc>
          <w:tcPr>
            <w:tcW w:w="1560" w:type="dxa"/>
          </w:tcPr>
          <w:p w:rsidR="0092302D" w:rsidRPr="009204FB" w:rsidRDefault="0092302D" w:rsidP="00AF53F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6М120100 -  вет</w:t>
            </w:r>
            <w:r w:rsidRPr="009204FB">
              <w:rPr>
                <w:rFonts w:ascii="Times New Roman" w:hAnsi="Times New Roman"/>
                <w:lang w:eastAsia="en-US"/>
              </w:rPr>
              <w:t>.</w:t>
            </w:r>
          </w:p>
          <w:p w:rsidR="0092302D" w:rsidRPr="009204FB" w:rsidRDefault="0092302D" w:rsidP="00AF53F1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медицина</w:t>
            </w: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7</w:t>
            </w: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7</w:t>
            </w:r>
          </w:p>
        </w:tc>
        <w:tc>
          <w:tcPr>
            <w:tcW w:w="5103" w:type="dxa"/>
          </w:tcPr>
          <w:p w:rsidR="0092302D" w:rsidRPr="009204FB" w:rsidRDefault="0092302D" w:rsidP="00A000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1. Жаңабеков К., Жаңабекова Г. К. </w:t>
            </w:r>
          </w:p>
          <w:p w:rsidR="0092302D" w:rsidRPr="009204FB" w:rsidRDefault="0092302D" w:rsidP="00A000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Жануарлар  морфологиясы  және </w:t>
            </w:r>
          </w:p>
          <w:p w:rsidR="0092302D" w:rsidRPr="009204FB" w:rsidRDefault="0092302D" w:rsidP="00A000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латын  терминологиясы.-Алматы, </w:t>
            </w:r>
          </w:p>
          <w:p w:rsidR="0092302D" w:rsidRPr="009204FB" w:rsidRDefault="0092302D" w:rsidP="00A0002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>Сөздік-Словарь», 2005</w:t>
            </w:r>
          </w:p>
        </w:tc>
        <w:tc>
          <w:tcPr>
            <w:tcW w:w="133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5</w:t>
            </w: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rPr>
          <w:trHeight w:val="502"/>
        </w:trPr>
        <w:tc>
          <w:tcPr>
            <w:tcW w:w="1560" w:type="dxa"/>
          </w:tcPr>
          <w:p w:rsidR="0092302D" w:rsidRPr="009204FB" w:rsidRDefault="0092302D" w:rsidP="00AF53F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 xml:space="preserve"> </w:t>
            </w: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5103" w:type="dxa"/>
          </w:tcPr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2.  Жаңабеков  К.,  Жаңабекова  Г. </w:t>
            </w:r>
          </w:p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Цитология,  гистология  және </w:t>
            </w:r>
          </w:p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эмбриология  негіздері.  Оқулық </w:t>
            </w:r>
          </w:p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>2005ж.</w:t>
            </w:r>
          </w:p>
        </w:tc>
        <w:tc>
          <w:tcPr>
            <w:tcW w:w="133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1</w:t>
            </w: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rPr>
          <w:trHeight w:val="1139"/>
        </w:trPr>
        <w:tc>
          <w:tcPr>
            <w:tcW w:w="1560" w:type="dxa"/>
          </w:tcPr>
          <w:p w:rsidR="0092302D" w:rsidRPr="009204FB" w:rsidRDefault="0092302D" w:rsidP="00AF53F1">
            <w:pPr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5103" w:type="dxa"/>
          </w:tcPr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3. Жаңабеков К., Махашов Е.  </w:t>
            </w:r>
          </w:p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 xml:space="preserve">Жануарлар анатомиясы. – Алматы, </w:t>
            </w:r>
          </w:p>
          <w:p w:rsidR="0092302D" w:rsidRPr="009204FB" w:rsidRDefault="0092302D" w:rsidP="00A0002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>«Білім», 1996.</w:t>
            </w:r>
          </w:p>
        </w:tc>
        <w:tc>
          <w:tcPr>
            <w:tcW w:w="133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63" w:type="dxa"/>
          </w:tcPr>
          <w:p w:rsidR="0092302D" w:rsidRPr="009204FB" w:rsidRDefault="0092302D" w:rsidP="00A00026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c>
          <w:tcPr>
            <w:tcW w:w="1560" w:type="dxa"/>
          </w:tcPr>
          <w:p w:rsidR="0092302D" w:rsidRPr="009204FB" w:rsidRDefault="0092302D" w:rsidP="006116B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6434" w:type="dxa"/>
            <w:gridSpan w:val="2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       Қосымша</w:t>
            </w: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c>
          <w:tcPr>
            <w:tcW w:w="1560" w:type="dxa"/>
          </w:tcPr>
          <w:p w:rsidR="0092302D" w:rsidRPr="009204FB" w:rsidRDefault="0092302D" w:rsidP="006116B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5103" w:type="dxa"/>
          </w:tcPr>
          <w:p w:rsidR="0092302D" w:rsidRPr="009204FB" w:rsidRDefault="0092302D" w:rsidP="004C194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kk-KZ" w:eastAsia="en-US"/>
              </w:rPr>
            </w:pPr>
            <w:r w:rsidRPr="009204FB">
              <w:rPr>
                <w:rFonts w:ascii="Times New Roman" w:hAnsi="Times New Roman"/>
                <w:bCs/>
                <w:color w:val="000000"/>
                <w:lang w:val="kk-KZ"/>
              </w:rPr>
              <w:t>Жаңабеков К. Дәріс конспектісі 2009 ж.</w:t>
            </w:r>
          </w:p>
        </w:tc>
        <w:tc>
          <w:tcPr>
            <w:tcW w:w="133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Оқу құралы</w:t>
            </w: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  <w:tr w:rsidR="0092302D" w:rsidRPr="009204FB" w:rsidTr="00911FD9">
        <w:tc>
          <w:tcPr>
            <w:tcW w:w="156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51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6434" w:type="dxa"/>
            <w:gridSpan w:val="2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b/>
                <w:bCs/>
                <w:color w:val="000000"/>
                <w:lang w:val="kk-KZ"/>
              </w:rPr>
              <w:t xml:space="preserve">                                    Барлық даналар</w:t>
            </w:r>
          </w:p>
        </w:tc>
        <w:tc>
          <w:tcPr>
            <w:tcW w:w="1363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43" w:type="dxa"/>
            <w:gridSpan w:val="3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/>
              </w:rPr>
              <w:t>95</w:t>
            </w:r>
          </w:p>
        </w:tc>
        <w:tc>
          <w:tcPr>
            <w:tcW w:w="946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 w:rsidRPr="009204FB">
              <w:rPr>
                <w:rFonts w:ascii="Times New Roman" w:hAnsi="Times New Roman"/>
                <w:lang w:val="kk-KZ" w:eastAsia="en-US"/>
              </w:rPr>
              <w:t>6</w:t>
            </w:r>
          </w:p>
        </w:tc>
        <w:tc>
          <w:tcPr>
            <w:tcW w:w="1050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174" w:type="dxa"/>
          </w:tcPr>
          <w:p w:rsidR="0092302D" w:rsidRPr="009204FB" w:rsidRDefault="0092302D" w:rsidP="004C194B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</w:tr>
    </w:tbl>
    <w:p w:rsidR="0092302D" w:rsidRPr="00E000C6" w:rsidRDefault="0092302D" w:rsidP="00AF53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2302D" w:rsidRPr="00911FD9" w:rsidRDefault="0092302D" w:rsidP="006024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911FD9">
        <w:rPr>
          <w:rFonts w:ascii="Times New Roman" w:hAnsi="Times New Roman"/>
          <w:sz w:val="24"/>
          <w:szCs w:val="24"/>
          <w:lang w:val="kk-KZ"/>
        </w:rPr>
        <w:t>Құ</w:t>
      </w:r>
      <w:r>
        <w:rPr>
          <w:rFonts w:ascii="Times New Roman" w:hAnsi="Times New Roman"/>
          <w:sz w:val="24"/>
          <w:szCs w:val="24"/>
          <w:lang w:val="kk-KZ"/>
        </w:rPr>
        <w:t xml:space="preserve">растырушы : </w:t>
      </w:r>
    </w:p>
    <w:p w:rsidR="0092302D" w:rsidRPr="00911FD9" w:rsidRDefault="0092302D" w:rsidP="006024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Аға оқытушы</w:t>
      </w:r>
      <w:r w:rsidRPr="00911FD9">
        <w:rPr>
          <w:rFonts w:ascii="Times New Roman" w:hAnsi="Times New Roman"/>
          <w:sz w:val="24"/>
          <w:szCs w:val="24"/>
          <w:lang w:val="kk-KZ"/>
        </w:rPr>
        <w:t xml:space="preserve"> _______________________  Ж.Сыздыков</w:t>
      </w:r>
      <w:bookmarkStart w:id="0" w:name="_GoBack"/>
      <w:bookmarkEnd w:id="0"/>
      <w:r w:rsidRPr="00911FD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92302D" w:rsidRPr="00911FD9" w:rsidRDefault="0092302D" w:rsidP="00911FD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2302D" w:rsidRPr="009204FB" w:rsidRDefault="0092302D" w:rsidP="009204F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9204FB">
        <w:rPr>
          <w:rFonts w:ascii="Times New Roman" w:hAnsi="Times New Roman"/>
          <w:sz w:val="24"/>
          <w:szCs w:val="24"/>
          <w:lang w:val="kk-KZ"/>
        </w:rPr>
        <w:t>Қызмет көрсету және қорды</w:t>
      </w:r>
    </w:p>
    <w:p w:rsidR="0092302D" w:rsidRPr="009204FB" w:rsidRDefault="0092302D" w:rsidP="009204F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9204FB">
        <w:rPr>
          <w:rFonts w:ascii="Times New Roman" w:hAnsi="Times New Roman"/>
          <w:sz w:val="24"/>
          <w:szCs w:val="24"/>
          <w:lang w:val="kk-KZ"/>
        </w:rPr>
        <w:t>сақтау бөлімінің меңгерушісімен келісілген                     Ж. Рыскильдина</w:t>
      </w:r>
    </w:p>
    <w:sectPr w:rsidR="0092302D" w:rsidRPr="009204FB" w:rsidSect="008774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D4A45"/>
    <w:multiLevelType w:val="multilevel"/>
    <w:tmpl w:val="0444EA1A"/>
    <w:lvl w:ilvl="0">
      <w:start w:val="2017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cs="Times New Roman" w:hint="default"/>
      </w:rPr>
    </w:lvl>
    <w:lvl w:ilvl="1">
      <w:start w:val="2018"/>
      <w:numFmt w:val="decimal"/>
      <w:lvlText w:val="%1-%2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2571"/>
        </w:tabs>
        <w:ind w:left="2571" w:hanging="115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3279"/>
        </w:tabs>
        <w:ind w:left="3279" w:hanging="115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3987"/>
        </w:tabs>
        <w:ind w:left="3987" w:hanging="1155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4695"/>
        </w:tabs>
        <w:ind w:left="4695" w:hanging="1155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9EF"/>
    <w:rsid w:val="000C543C"/>
    <w:rsid w:val="00104AD8"/>
    <w:rsid w:val="00204838"/>
    <w:rsid w:val="00332088"/>
    <w:rsid w:val="00397C61"/>
    <w:rsid w:val="004C194B"/>
    <w:rsid w:val="004C645E"/>
    <w:rsid w:val="005849EF"/>
    <w:rsid w:val="006024C8"/>
    <w:rsid w:val="006116BD"/>
    <w:rsid w:val="007039DF"/>
    <w:rsid w:val="00735CED"/>
    <w:rsid w:val="00770ABE"/>
    <w:rsid w:val="0087744D"/>
    <w:rsid w:val="008D118A"/>
    <w:rsid w:val="00911FD9"/>
    <w:rsid w:val="009204FB"/>
    <w:rsid w:val="0092302D"/>
    <w:rsid w:val="0097655E"/>
    <w:rsid w:val="009B34AA"/>
    <w:rsid w:val="00A00026"/>
    <w:rsid w:val="00A0449C"/>
    <w:rsid w:val="00AF0F22"/>
    <w:rsid w:val="00AF53F1"/>
    <w:rsid w:val="00BD5A60"/>
    <w:rsid w:val="00E000C6"/>
    <w:rsid w:val="00EA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187</Words>
  <Characters>1069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134</cp:lastModifiedBy>
  <cp:revision>13</cp:revision>
  <cp:lastPrinted>2018-04-20T09:52:00Z</cp:lastPrinted>
  <dcterms:created xsi:type="dcterms:W3CDTF">2002-12-31T21:30:00Z</dcterms:created>
  <dcterms:modified xsi:type="dcterms:W3CDTF">2018-04-20T09:52:00Z</dcterms:modified>
</cp:coreProperties>
</file>